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A7358C" w14:textId="492700A0" w:rsidR="00063184" w:rsidRPr="00700A1A" w:rsidRDefault="00063184" w:rsidP="0006318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00A1A">
        <w:rPr>
          <w:rFonts w:ascii="Arial" w:hAnsi="Arial" w:cs="Arial"/>
          <w:b/>
        </w:rPr>
        <w:t>3GPP TSG-SA Meeting #105</w:t>
      </w:r>
      <w:r w:rsidRPr="00700A1A">
        <w:rPr>
          <w:rFonts w:ascii="Arial" w:hAnsi="Arial" w:cs="Arial"/>
          <w:b/>
        </w:rPr>
        <w:tab/>
        <w:t>SP-24120</w:t>
      </w:r>
      <w:r>
        <w:rPr>
          <w:rFonts w:ascii="Arial" w:hAnsi="Arial" w:cs="Arial"/>
          <w:b/>
        </w:rPr>
        <w:t>4</w:t>
      </w:r>
    </w:p>
    <w:p w14:paraId="6ABE0E34" w14:textId="77777777" w:rsidR="00063184" w:rsidRPr="007F3A73" w:rsidRDefault="00063184" w:rsidP="0006318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00A1A">
        <w:rPr>
          <w:rFonts w:ascii="Arial" w:hAnsi="Arial" w:cs="Arial"/>
          <w:b/>
        </w:rPr>
        <w:t>Melbourne, Australia, 10</w:t>
      </w:r>
      <w:r w:rsidRPr="00700A1A">
        <w:rPr>
          <w:rFonts w:ascii="Arial" w:hAnsi="Arial" w:cs="Arial"/>
          <w:b/>
          <w:vertAlign w:val="superscript"/>
        </w:rPr>
        <w:t>th</w:t>
      </w:r>
      <w:r w:rsidRPr="00700A1A">
        <w:rPr>
          <w:rFonts w:ascii="Arial" w:hAnsi="Arial" w:cs="Arial"/>
          <w:b/>
        </w:rPr>
        <w:t xml:space="preserve"> – 13</w:t>
      </w:r>
      <w:r w:rsidRPr="00700A1A">
        <w:rPr>
          <w:rFonts w:ascii="Arial" w:hAnsi="Arial" w:cs="Arial"/>
          <w:b/>
          <w:vertAlign w:val="superscript"/>
        </w:rPr>
        <w:t>th</w:t>
      </w:r>
      <w:r w:rsidRPr="00700A1A">
        <w:rPr>
          <w:rFonts w:ascii="Arial" w:hAnsi="Arial" w:cs="Arial"/>
          <w:b/>
        </w:rPr>
        <w:t xml:space="preserve"> September 2024</w:t>
      </w:r>
    </w:p>
    <w:p w14:paraId="37C9D62B" w14:textId="77777777" w:rsidR="00063184" w:rsidRDefault="00063184">
      <w:pPr>
        <w:spacing w:after="60"/>
        <w:ind w:left="1985" w:hanging="1985"/>
        <w:rPr>
          <w:rFonts w:ascii="Arial" w:hAnsi="Arial" w:cs="Arial"/>
          <w:b/>
        </w:rPr>
      </w:pPr>
    </w:p>
    <w:p w14:paraId="282903E6" w14:textId="599B599E" w:rsidR="00890405" w:rsidRPr="00063184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Presentation of </w:t>
      </w:r>
      <w:r w:rsidR="00063184" w:rsidRPr="00063184">
        <w:rPr>
          <w:rFonts w:ascii="Arial" w:hAnsi="Arial" w:cs="Arial"/>
          <w:b/>
        </w:rPr>
        <w:t>TR</w:t>
      </w:r>
      <w:r w:rsidR="00063184">
        <w:rPr>
          <w:rFonts w:ascii="Arial" w:hAnsi="Arial" w:cs="Arial"/>
          <w:b/>
        </w:rPr>
        <w:t xml:space="preserve"> </w:t>
      </w:r>
      <w:r w:rsidR="00063184" w:rsidRPr="00063184">
        <w:rPr>
          <w:rFonts w:ascii="Arial" w:hAnsi="Arial" w:cs="Arial"/>
          <w:b/>
        </w:rPr>
        <w:t>23</w:t>
      </w:r>
      <w:r w:rsidR="00063184">
        <w:rPr>
          <w:rFonts w:ascii="Arial" w:hAnsi="Arial" w:cs="Arial"/>
          <w:b/>
        </w:rPr>
        <w:t>.</w:t>
      </w:r>
      <w:r w:rsidR="00063184" w:rsidRPr="00063184">
        <w:rPr>
          <w:rFonts w:ascii="Arial" w:hAnsi="Arial" w:cs="Arial"/>
          <w:b/>
        </w:rPr>
        <w:t>700-23</w:t>
      </w:r>
      <w:r w:rsidR="00063184">
        <w:rPr>
          <w:rFonts w:ascii="Arial" w:hAnsi="Arial" w:cs="Arial"/>
          <w:b/>
        </w:rPr>
        <w:t xml:space="preserve"> </w:t>
      </w:r>
      <w:r w:rsidR="00063184" w:rsidRPr="00063184">
        <w:rPr>
          <w:rFonts w:ascii="Arial" w:hAnsi="Arial" w:cs="Arial"/>
          <w:b/>
        </w:rPr>
        <w:t>v2</w:t>
      </w:r>
      <w:r w:rsidR="00063184">
        <w:rPr>
          <w:rFonts w:ascii="Arial" w:hAnsi="Arial" w:cs="Arial"/>
          <w:b/>
        </w:rPr>
        <w:t>.</w:t>
      </w:r>
      <w:r w:rsidR="00063184" w:rsidRPr="00063184">
        <w:rPr>
          <w:rFonts w:ascii="Arial" w:hAnsi="Arial" w:cs="Arial"/>
          <w:b/>
        </w:rPr>
        <w:t>0</w:t>
      </w:r>
      <w:r w:rsidR="00063184">
        <w:rPr>
          <w:rFonts w:ascii="Arial" w:hAnsi="Arial" w:cs="Arial"/>
          <w:b/>
        </w:rPr>
        <w:t>.</w:t>
      </w:r>
      <w:r w:rsidR="00063184" w:rsidRPr="00063184">
        <w:rPr>
          <w:rFonts w:ascii="Arial" w:hAnsi="Arial" w:cs="Arial"/>
          <w:b/>
        </w:rPr>
        <w:t>0</w:t>
      </w:r>
      <w:r w:rsidR="00063184">
        <w:rPr>
          <w:rFonts w:ascii="Arial" w:hAnsi="Arial" w:cs="Arial"/>
          <w:b/>
        </w:rPr>
        <w:t xml:space="preserve"> </w:t>
      </w:r>
      <w:r w:rsidR="00063184" w:rsidRPr="00063184">
        <w:rPr>
          <w:rFonts w:ascii="Arial" w:hAnsi="Arial" w:cs="Arial"/>
          <w:b/>
        </w:rPr>
        <w:t>for</w:t>
      </w:r>
      <w:r w:rsidR="00063184">
        <w:rPr>
          <w:rFonts w:ascii="Arial" w:hAnsi="Arial" w:cs="Arial"/>
          <w:b/>
        </w:rPr>
        <w:t xml:space="preserve"> </w:t>
      </w:r>
      <w:r w:rsidR="00063184" w:rsidRPr="00063184">
        <w:rPr>
          <w:rFonts w:ascii="Arial" w:hAnsi="Arial" w:cs="Arial"/>
          <w:b/>
        </w:rPr>
        <w:t>Approval</w:t>
      </w:r>
      <w:r w:rsidRPr="00063184">
        <w:rPr>
          <w:rFonts w:ascii="Arial" w:hAnsi="Arial" w:cs="Arial"/>
          <w:b/>
        </w:rPr>
        <w:br/>
      </w:r>
    </w:p>
    <w:p w14:paraId="48874E05" w14:textId="77777777" w:rsidR="00890405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/>
      </w:r>
    </w:p>
    <w:p w14:paraId="09C8E9E4" w14:textId="77777777" w:rsidR="00890405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Approval</w:t>
      </w:r>
    </w:p>
    <w:p w14:paraId="7BC17BA8" w14:textId="77777777" w:rsidR="00890405" w:rsidRDefault="00890405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</w:p>
    <w:p w14:paraId="48B1E633" w14:textId="77777777" w:rsidR="00890405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BD90A44" w14:textId="77777777" w:rsidR="00890405" w:rsidRDefault="00000000">
      <w:pPr>
        <w:rPr>
          <w:lang w:val="en-US"/>
        </w:rPr>
      </w:pPr>
      <w:r>
        <w:rPr>
          <w:rFonts w:hint="eastAsia"/>
          <w:lang w:val="en-US" w:eastAsia="zh-CN"/>
        </w:rPr>
        <w:t xml:space="preserve">The TR 23.700-23 studies </w:t>
      </w:r>
      <w:r>
        <w:t xml:space="preserve">application enabling layer </w:t>
      </w:r>
      <w:r>
        <w:rPr>
          <w:lang w:val="en-US"/>
        </w:rPr>
        <w:t>architecture requirements</w:t>
      </w:r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>key issues,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and solution recommendations to </w:t>
      </w:r>
      <w:r>
        <w:rPr>
          <w:rFonts w:hint="eastAsia"/>
          <w:lang w:val="en-US" w:eastAsia="zh-CN"/>
        </w:rPr>
        <w:t>support XR services. XR related transmission services are supported based on existing SEALDD architecture with the enhancement</w:t>
      </w:r>
      <w:r>
        <w:rPr>
          <w:rFonts w:eastAsia="DengXian" w:hint="eastAsia"/>
          <w:lang w:val="en-US" w:eastAsia="zh-CN"/>
        </w:rPr>
        <w:t>, leveraging</w:t>
      </w:r>
      <w:r>
        <w:rPr>
          <w:rFonts w:eastAsia="DengXian"/>
          <w:lang w:val="en-US" w:eastAsia="zh-CN"/>
        </w:rPr>
        <w:t xml:space="preserve"> capabilities of the 5GC and the policies or application information provided by AF(s)</w:t>
      </w:r>
      <w:r>
        <w:rPr>
          <w:rFonts w:eastAsia="DengXian" w:hint="eastAsia"/>
          <w:lang w:val="en-US" w:eastAsia="zh-CN"/>
        </w:rPr>
        <w:t xml:space="preserve">. EDGEAPP is enhanced to support the E2E KPI optimization for XR service. PINAPP is </w:t>
      </w:r>
      <w:proofErr w:type="spellStart"/>
      <w:r>
        <w:rPr>
          <w:rFonts w:eastAsia="DengXian" w:hint="eastAsia"/>
          <w:lang w:val="en-US" w:eastAsia="zh-CN"/>
        </w:rPr>
        <w:t>is</w:t>
      </w:r>
      <w:proofErr w:type="spellEnd"/>
      <w:r>
        <w:rPr>
          <w:rFonts w:eastAsia="DengXian" w:hint="eastAsia"/>
          <w:lang w:val="en-US" w:eastAsia="zh-CN"/>
        </w:rPr>
        <w:t xml:space="preserve"> utilized to do the tethered device discovery and management.</w:t>
      </w:r>
    </w:p>
    <w:p w14:paraId="006BC772" w14:textId="788BDB17" w:rsidR="00890405" w:rsidRDefault="00000000">
      <w:r>
        <w:t>The T</w:t>
      </w:r>
      <w:r>
        <w:rPr>
          <w:rFonts w:hint="eastAsia"/>
          <w:lang w:eastAsia="zh-CN"/>
        </w:rPr>
        <w:t>R</w:t>
      </w:r>
      <w:r>
        <w:t xml:space="preserve"> </w:t>
      </w:r>
      <w:r w:rsidR="00063184">
        <w:rPr>
          <w:lang w:eastAsia="zh-CN"/>
        </w:rPr>
        <w:t>fulfils</w:t>
      </w:r>
      <w:r>
        <w:t xml:space="preserve"> the objectives of</w:t>
      </w:r>
      <w:r>
        <w:rPr>
          <w:rFonts w:hint="eastAsia"/>
          <w:lang w:val="en-US" w:eastAsia="zh-CN"/>
        </w:rPr>
        <w:t xml:space="preserve"> FS_XRApp</w:t>
      </w:r>
      <w:r>
        <w:t>, and includes details on the following aspects:</w:t>
      </w:r>
    </w:p>
    <w:p w14:paraId="41CF13E4" w14:textId="77777777" w:rsidR="00890405" w:rsidRDefault="00000000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1.</w:t>
      </w:r>
      <w:r>
        <w:rPr>
          <w:rFonts w:hint="eastAsia"/>
          <w:lang w:val="en-IN" w:eastAsia="zh-CN"/>
        </w:rPr>
        <w:tab/>
      </w:r>
      <w:r>
        <w:rPr>
          <w:lang w:val="en-IN"/>
        </w:rPr>
        <w:t>Architectural requirements</w:t>
      </w:r>
      <w:r>
        <w:rPr>
          <w:rFonts w:hint="eastAsia"/>
          <w:lang w:val="en-IN" w:eastAsia="zh-CN"/>
        </w:rPr>
        <w:t>;</w:t>
      </w:r>
    </w:p>
    <w:p w14:paraId="403AE380" w14:textId="77777777" w:rsidR="00890405" w:rsidRDefault="00000000">
      <w:pPr>
        <w:pStyle w:val="B1"/>
        <w:rPr>
          <w:lang w:val="en-IN" w:eastAsia="zh-CN"/>
        </w:rPr>
      </w:pPr>
      <w:r>
        <w:rPr>
          <w:rFonts w:hint="eastAsia"/>
          <w:lang w:val="en-IN" w:eastAsia="zh-CN"/>
        </w:rPr>
        <w:t>2.</w:t>
      </w:r>
      <w:r>
        <w:rPr>
          <w:rFonts w:hint="eastAsia"/>
          <w:lang w:val="en-IN" w:eastAsia="zh-CN"/>
        </w:rPr>
        <w:tab/>
      </w:r>
      <w:r>
        <w:rPr>
          <w:lang w:val="en-IN" w:eastAsia="zh-CN"/>
        </w:rPr>
        <w:t xml:space="preserve">Application layer architecture </w:t>
      </w:r>
      <w:r>
        <w:rPr>
          <w:rFonts w:hint="eastAsia"/>
          <w:lang w:val="en-US" w:eastAsia="zh-CN"/>
        </w:rPr>
        <w:t>enhancement</w:t>
      </w:r>
      <w:r>
        <w:rPr>
          <w:rFonts w:hint="eastAsia"/>
          <w:lang w:val="en-IN" w:eastAsia="zh-CN"/>
        </w:rPr>
        <w:t>;</w:t>
      </w:r>
    </w:p>
    <w:p w14:paraId="2E368A5B" w14:textId="77777777" w:rsidR="00890405" w:rsidRDefault="00000000">
      <w:pPr>
        <w:pStyle w:val="B1"/>
        <w:rPr>
          <w:lang w:val="en-IN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  <w:lang w:val="en-IN" w:eastAsia="zh-CN"/>
        </w:rPr>
        <w:t>.</w:t>
      </w:r>
      <w:r>
        <w:rPr>
          <w:rFonts w:hint="eastAsia"/>
          <w:lang w:val="en-IN" w:eastAsia="zh-CN"/>
        </w:rPr>
        <w:tab/>
        <w:t>Key issues, solution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val="en-IN" w:eastAsia="zh-CN"/>
        </w:rPr>
        <w:t xml:space="preserve"> solution evaluation, overall evaluation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IN" w:eastAsia="zh-CN"/>
        </w:rPr>
        <w:t>and</w:t>
      </w:r>
      <w:r>
        <w:rPr>
          <w:lang w:val="en-IN" w:eastAsia="zh-CN"/>
        </w:rPr>
        <w:t xml:space="preserve"> </w:t>
      </w:r>
      <w:r>
        <w:rPr>
          <w:rFonts w:hint="eastAsia"/>
          <w:lang w:val="en-IN" w:eastAsia="zh-CN"/>
        </w:rPr>
        <w:t>conclusions</w:t>
      </w:r>
      <w:r>
        <w:rPr>
          <w:lang w:val="en-IN" w:eastAsia="zh-CN"/>
        </w:rPr>
        <w:t>, covering the following functionality:</w:t>
      </w:r>
    </w:p>
    <w:p w14:paraId="7D668B43" w14:textId="77777777" w:rsidR="00890405" w:rsidRDefault="00000000">
      <w:pPr>
        <w:pStyle w:val="B3"/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>KPI measurement and exposure;</w:t>
      </w:r>
    </w:p>
    <w:p w14:paraId="61F9911C" w14:textId="77777777" w:rsidR="00890405" w:rsidRDefault="00000000">
      <w:pPr>
        <w:pStyle w:val="B3"/>
        <w:numPr>
          <w:ilvl w:val="0"/>
          <w:numId w:val="1"/>
        </w:numPr>
      </w:pPr>
      <w:r>
        <w:rPr>
          <w:rFonts w:hint="eastAsia"/>
          <w:lang w:val="en-US" w:eastAsia="zh-CN"/>
        </w:rPr>
        <w:t>E2E Multi-Modal communication flows;</w:t>
      </w:r>
    </w:p>
    <w:p w14:paraId="3E40BE1B" w14:textId="77777777" w:rsidR="00890405" w:rsidRDefault="00000000">
      <w:pPr>
        <w:pStyle w:val="B3"/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Coordination between direct UE </w:t>
      </w:r>
      <w:r>
        <w:rPr>
          <w:lang w:val="en-US" w:eastAsia="zh-CN"/>
        </w:rPr>
        <w:t>connection</w:t>
      </w:r>
      <w:r>
        <w:rPr>
          <w:rFonts w:hint="eastAsia"/>
          <w:lang w:val="en-US" w:eastAsia="zh-CN"/>
        </w:rPr>
        <w:t xml:space="preserve"> and network based </w:t>
      </w:r>
      <w:r>
        <w:rPr>
          <w:lang w:val="en-US" w:eastAsia="zh-CN"/>
        </w:rPr>
        <w:t xml:space="preserve">connection </w:t>
      </w:r>
      <w:r>
        <w:rPr>
          <w:rFonts w:hint="eastAsia"/>
          <w:lang w:val="en-US" w:eastAsia="zh-CN"/>
        </w:rPr>
        <w:t>for AR/VR services;</w:t>
      </w:r>
    </w:p>
    <w:p w14:paraId="54C9F0F7" w14:textId="77777777" w:rsidR="00890405" w:rsidRDefault="00000000">
      <w:pPr>
        <w:pStyle w:val="B3"/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Application enablement layer capabilities usage to supporting the XR services;</w:t>
      </w:r>
    </w:p>
    <w:p w14:paraId="622E27CB" w14:textId="77777777" w:rsidR="00890405" w:rsidRDefault="00000000">
      <w:pPr>
        <w:pStyle w:val="B3"/>
        <w:numPr>
          <w:ilvl w:val="0"/>
          <w:numId w:val="1"/>
        </w:numPr>
      </w:pPr>
      <w:r>
        <w:rPr>
          <w:rFonts w:hint="eastAsia"/>
          <w:lang w:val="en-US" w:eastAsia="zh-CN"/>
        </w:rPr>
        <w:t>Support the tethered UE;</w:t>
      </w:r>
    </w:p>
    <w:p w14:paraId="1FB97E73" w14:textId="77777777" w:rsidR="00890405" w:rsidRDefault="00000000">
      <w:pPr>
        <w:pStyle w:val="B3"/>
        <w:numPr>
          <w:ilvl w:val="0"/>
          <w:numId w:val="1"/>
        </w:numPr>
      </w:pPr>
      <w:r>
        <w:rPr>
          <w:rFonts w:hint="eastAsia"/>
          <w:lang w:val="en-US" w:eastAsia="zh-CN"/>
        </w:rPr>
        <w:t>PDU set handling for XR traffic;</w:t>
      </w:r>
    </w:p>
    <w:p w14:paraId="2A34C43E" w14:textId="77777777" w:rsidR="00890405" w:rsidRDefault="00000000">
      <w:pPr>
        <w:pStyle w:val="B3"/>
        <w:numPr>
          <w:ilvl w:val="0"/>
          <w:numId w:val="1"/>
        </w:numPr>
      </w:pPr>
      <w:r>
        <w:rPr>
          <w:rFonts w:hint="eastAsia"/>
          <w:lang w:val="en-US" w:eastAsia="zh-CN"/>
        </w:rPr>
        <w:t>XR application server selection enhancement;</w:t>
      </w:r>
    </w:p>
    <w:p w14:paraId="4559366C" w14:textId="77777777" w:rsidR="00890405" w:rsidRDefault="00000000">
      <w:pPr>
        <w:pStyle w:val="B3"/>
        <w:numPr>
          <w:ilvl w:val="0"/>
          <w:numId w:val="1"/>
        </w:numPr>
      </w:pPr>
      <w:r>
        <w:rPr>
          <w:rFonts w:hint="eastAsia"/>
          <w:lang w:val="en-US" w:eastAsia="zh-CN"/>
        </w:rPr>
        <w:t>E2E KPI optimization for XR service;</w:t>
      </w:r>
    </w:p>
    <w:p w14:paraId="0A89940C" w14:textId="77777777" w:rsidR="00890405" w:rsidRPr="00063184" w:rsidRDefault="00890405">
      <w:pPr>
        <w:rPr>
          <w:lang w:val="en-US" w:eastAsia="zh-CN"/>
        </w:rPr>
      </w:pPr>
    </w:p>
    <w:p w14:paraId="5B01366C" w14:textId="77777777" w:rsidR="00890405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5891B190" w14:textId="77777777" w:rsidR="00890405" w:rsidRDefault="00000000">
      <w:pPr>
        <w:tabs>
          <w:tab w:val="left" w:pos="3119"/>
        </w:tabs>
      </w:pPr>
      <w:r>
        <w:t>The following aspects have been addressed since the last presentation to SA#</w:t>
      </w:r>
      <w:r>
        <w:rPr>
          <w:lang w:val="en-US" w:eastAsia="zh-CN"/>
        </w:rPr>
        <w:t>104</w:t>
      </w:r>
      <w:r>
        <w:t>:</w:t>
      </w:r>
    </w:p>
    <w:p w14:paraId="6855C377" w14:textId="77777777" w:rsidR="00890405" w:rsidRDefault="00000000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IN" w:eastAsia="zh-CN"/>
        </w:rPr>
        <w:t>Architectural requirements</w:t>
      </w:r>
      <w:r>
        <w:rPr>
          <w:rFonts w:hint="eastAsia"/>
          <w:lang w:val="en-US" w:eastAsia="zh-CN"/>
        </w:rPr>
        <w:t xml:space="preserve"> are updated. </w:t>
      </w:r>
      <w:bookmarkStart w:id="0" w:name="_Toc146875948"/>
      <w:bookmarkStart w:id="1" w:name="_Toc14352758"/>
      <w:bookmarkStart w:id="2" w:name="_Toc25613335"/>
      <w:bookmarkStart w:id="3" w:name="_Toc19036376"/>
      <w:bookmarkStart w:id="4" w:name="_Toc27647556"/>
      <w:bookmarkStart w:id="5" w:name="_Toc19037374"/>
      <w:bookmarkStart w:id="6" w:name="_Toc19034186"/>
      <w:bookmarkStart w:id="7" w:name="_Toc25613599"/>
      <w:bookmarkStart w:id="8" w:name="_Toc19026785"/>
      <w:bookmarkStart w:id="9" w:name="_Toc4193"/>
      <w:bookmarkStart w:id="10" w:name="_Toc25612632"/>
    </w:p>
    <w:p w14:paraId="3D38AA7C" w14:textId="77777777" w:rsidR="00890405" w:rsidRDefault="00000000">
      <w:pPr>
        <w:pStyle w:val="B1"/>
        <w:numPr>
          <w:ilvl w:val="0"/>
          <w:numId w:val="2"/>
        </w:numPr>
        <w:rPr>
          <w:lang w:val="en-US" w:eastAsia="zh-CN"/>
        </w:rPr>
      </w:pPr>
      <w:r w:rsidRPr="00063184">
        <w:rPr>
          <w:lang w:eastAsia="zh-CN"/>
        </w:rPr>
        <w:t>Application</w:t>
      </w:r>
      <w:r>
        <w:rPr>
          <w:rFonts w:hint="eastAsia"/>
          <w:lang w:eastAsia="zh-CN"/>
        </w:rPr>
        <w:t xml:space="preserve"> enablement </w:t>
      </w:r>
      <w:r>
        <w:rPr>
          <w:rFonts w:hint="eastAsia"/>
          <w:lang w:val="en-US" w:eastAsia="zh-CN"/>
        </w:rPr>
        <w:t>architecture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/>
          <w:lang w:val="en-US" w:eastAsia="zh-CN"/>
        </w:rPr>
        <w:t xml:space="preserve"> has been updated and concluded.</w:t>
      </w:r>
    </w:p>
    <w:p w14:paraId="41F1335C" w14:textId="77777777" w:rsidR="00890405" w:rsidRDefault="00000000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Solution updated: </w:t>
      </w:r>
    </w:p>
    <w:p w14:paraId="5D4C21DE" w14:textId="77777777" w:rsidR="00890405" w:rsidRDefault="00000000">
      <w:pPr>
        <w:pStyle w:val="B3"/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>Sol#4 updated to support the tethered devices;</w:t>
      </w:r>
    </w:p>
    <w:p w14:paraId="4CBC2C7F" w14:textId="77777777" w:rsidR="00890405" w:rsidRDefault="00000000">
      <w:pPr>
        <w:pStyle w:val="B3"/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>Sol#6 updated to utilize the RTP/RTCP;</w:t>
      </w:r>
    </w:p>
    <w:p w14:paraId="6A03DEB9" w14:textId="77777777" w:rsidR="00890405" w:rsidRDefault="00000000">
      <w:pPr>
        <w:pStyle w:val="B3"/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>Sol#11 updated to support the tethered devices;</w:t>
      </w:r>
    </w:p>
    <w:p w14:paraId="31845033" w14:textId="77777777" w:rsidR="00890405" w:rsidRDefault="00000000">
      <w:pPr>
        <w:pStyle w:val="B3"/>
        <w:numPr>
          <w:ilvl w:val="0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Sol#12 updated to utilize </w:t>
      </w:r>
      <w:r>
        <w:rPr>
          <w:lang w:eastAsia="zh-CN"/>
        </w:rPr>
        <w:t>UE IP address information</w:t>
      </w:r>
      <w:r>
        <w:rPr>
          <w:rFonts w:hint="eastAsia"/>
          <w:lang w:val="en-US" w:eastAsia="zh-CN"/>
        </w:rPr>
        <w:t>.</w:t>
      </w:r>
    </w:p>
    <w:p w14:paraId="3C058B12" w14:textId="77777777" w:rsidR="00890405" w:rsidRDefault="00000000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New solution to enhance XR EAS selection based on N6 delay measurement, new solutions to make coordination between direct and indirect </w:t>
      </w:r>
      <w:r>
        <w:rPr>
          <w:lang w:val="en-US" w:eastAsia="zh-CN"/>
        </w:rPr>
        <w:t>connection</w:t>
      </w:r>
      <w:r>
        <w:rPr>
          <w:rFonts w:hint="eastAsia"/>
          <w:lang w:val="en-US" w:eastAsia="zh-CN"/>
        </w:rPr>
        <w:t>, new solutions to utilize application enablement layer capabilities.</w:t>
      </w:r>
    </w:p>
    <w:p w14:paraId="3BB50383" w14:textId="77777777" w:rsidR="00890405" w:rsidRDefault="00000000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val="en-IN"/>
        </w:rPr>
        <w:lastRenderedPageBreak/>
        <w:t>Architecture evaluation</w:t>
      </w:r>
      <w:r>
        <w:rPr>
          <w:rFonts w:hint="eastAsia"/>
          <w:lang w:val="en-US" w:eastAsia="zh-CN"/>
        </w:rPr>
        <w:t>.</w:t>
      </w:r>
    </w:p>
    <w:p w14:paraId="2A54877E" w14:textId="77777777" w:rsidR="00890405" w:rsidRDefault="00000000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>Overall solution</w:t>
      </w:r>
      <w:r>
        <w:rPr>
          <w:lang w:val="en-IN"/>
        </w:rPr>
        <w:t xml:space="preserve"> evaluation</w:t>
      </w:r>
      <w:r>
        <w:rPr>
          <w:rFonts w:hint="eastAsia"/>
          <w:lang w:val="en-US" w:eastAsia="zh-CN"/>
        </w:rPr>
        <w:t xml:space="preserve"> for KI#1, KI#2, KI#3, KI#4, KI#5, KI#6, KI#7, KI#8.</w:t>
      </w:r>
    </w:p>
    <w:p w14:paraId="07DEAA85" w14:textId="77777777" w:rsidR="00890405" w:rsidRDefault="00000000">
      <w:pPr>
        <w:pStyle w:val="B1"/>
        <w:numPr>
          <w:ilvl w:val="0"/>
          <w:numId w:val="2"/>
        </w:numPr>
        <w:rPr>
          <w:lang w:val="en-US" w:eastAsia="zh-CN"/>
        </w:rPr>
      </w:pPr>
      <w:r>
        <w:t>Conclusions</w:t>
      </w:r>
      <w:r>
        <w:rPr>
          <w:rFonts w:hint="eastAsia"/>
          <w:lang w:val="en-US" w:eastAsia="zh-CN"/>
        </w:rPr>
        <w:t xml:space="preserve"> for KI#1, KI#2, KI#3, KI#4, KI#5, KI#7, KI#8.</w:t>
      </w:r>
    </w:p>
    <w:p w14:paraId="04405735" w14:textId="77777777" w:rsidR="00890405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35E4A25" w14:textId="77777777" w:rsidR="00890405" w:rsidRPr="00063184" w:rsidRDefault="00000000">
      <w:pPr>
        <w:rPr>
          <w:sz w:val="24"/>
          <w:lang w:val="en-US" w:eastAsia="zh-CN"/>
        </w:rPr>
      </w:pPr>
      <w:r>
        <w:rPr>
          <w:rFonts w:hint="eastAsia"/>
          <w:lang w:val="en-US" w:eastAsia="zh-CN"/>
        </w:rPr>
        <w:t>Solutions for Key issue about the XR application server selection enhancement has dependency on the SA2 working progress.</w:t>
      </w:r>
    </w:p>
    <w:p w14:paraId="434F48A1" w14:textId="77777777" w:rsidR="00890405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E5F1E71" w14:textId="784FD05D" w:rsidR="00890405" w:rsidRPr="00063184" w:rsidRDefault="00000000">
      <w:pPr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None</w:t>
      </w:r>
    </w:p>
    <w:sectPr w:rsidR="00890405" w:rsidRPr="00063184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460167" w14:textId="77777777" w:rsidR="006924A5" w:rsidRDefault="006924A5">
      <w:pPr>
        <w:spacing w:after="0"/>
      </w:pPr>
      <w:r>
        <w:separator/>
      </w:r>
    </w:p>
  </w:endnote>
  <w:endnote w:type="continuationSeparator" w:id="0">
    <w:p w14:paraId="666BEBBD" w14:textId="77777777" w:rsidR="006924A5" w:rsidRDefault="006924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A577A" w14:textId="77777777" w:rsidR="006924A5" w:rsidRDefault="006924A5">
      <w:pPr>
        <w:spacing w:after="0"/>
      </w:pPr>
      <w:r>
        <w:separator/>
      </w:r>
    </w:p>
  </w:footnote>
  <w:footnote w:type="continuationSeparator" w:id="0">
    <w:p w14:paraId="4F1853C2" w14:textId="77777777" w:rsidR="006924A5" w:rsidRDefault="006924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5BB9B" w14:textId="77777777" w:rsidR="00890405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1E72A1C"/>
    <w:multiLevelType w:val="singleLevel"/>
    <w:tmpl w:val="91E72A1C"/>
    <w:lvl w:ilvl="0">
      <w:start w:val="1"/>
      <w:numFmt w:val="lowerLetter"/>
      <w:lvlText w:val="%1.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abstractNum w:abstractNumId="1" w15:restartNumberingAfterBreak="0">
    <w:nsid w:val="3651A9CD"/>
    <w:multiLevelType w:val="singleLevel"/>
    <w:tmpl w:val="3651A9CD"/>
    <w:lvl w:ilvl="0">
      <w:start w:val="1"/>
      <w:numFmt w:val="decimal"/>
      <w:lvlText w:val="%1."/>
      <w:lvlJc w:val="left"/>
    </w:lvl>
  </w:abstractNum>
  <w:abstractNum w:abstractNumId="2" w15:restartNumberingAfterBreak="0">
    <w:nsid w:val="587A6328"/>
    <w:multiLevelType w:val="singleLevel"/>
    <w:tmpl w:val="587A6328"/>
    <w:lvl w:ilvl="0">
      <w:start w:val="1"/>
      <w:numFmt w:val="lowerLetter"/>
      <w:lvlText w:val="%1."/>
      <w:lvlJc w:val="left"/>
      <w:pPr>
        <w:tabs>
          <w:tab w:val="left" w:pos="840"/>
        </w:tabs>
        <w:ind w:left="1265" w:hanging="425"/>
      </w:pPr>
      <w:rPr>
        <w:rFonts w:hint="default"/>
      </w:rPr>
    </w:lvl>
  </w:abstractNum>
  <w:num w:numId="1" w16cid:durableId="1284920591">
    <w:abstractNumId w:val="0"/>
  </w:num>
  <w:num w:numId="2" w16cid:durableId="1898737389">
    <w:abstractNumId w:val="1"/>
  </w:num>
  <w:num w:numId="3" w16cid:durableId="1709186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62A46"/>
    <w:rsid w:val="00063184"/>
    <w:rsid w:val="000643A2"/>
    <w:rsid w:val="00072D44"/>
    <w:rsid w:val="00091508"/>
    <w:rsid w:val="000928D3"/>
    <w:rsid w:val="000A1C77"/>
    <w:rsid w:val="000A5BBF"/>
    <w:rsid w:val="000B6310"/>
    <w:rsid w:val="000C59AE"/>
    <w:rsid w:val="000C6598"/>
    <w:rsid w:val="000F73CB"/>
    <w:rsid w:val="000F76CD"/>
    <w:rsid w:val="00107AAB"/>
    <w:rsid w:val="0012798E"/>
    <w:rsid w:val="00132B81"/>
    <w:rsid w:val="0013504C"/>
    <w:rsid w:val="00135915"/>
    <w:rsid w:val="00140CFB"/>
    <w:rsid w:val="001526CE"/>
    <w:rsid w:val="001553AD"/>
    <w:rsid w:val="0015571C"/>
    <w:rsid w:val="00156707"/>
    <w:rsid w:val="00192521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0086"/>
    <w:rsid w:val="00247FAF"/>
    <w:rsid w:val="00262BAD"/>
    <w:rsid w:val="00275D12"/>
    <w:rsid w:val="00297FD0"/>
    <w:rsid w:val="002A218B"/>
    <w:rsid w:val="002A412E"/>
    <w:rsid w:val="002B1F0E"/>
    <w:rsid w:val="002B38EA"/>
    <w:rsid w:val="002C7EBF"/>
    <w:rsid w:val="002D16C0"/>
    <w:rsid w:val="00307245"/>
    <w:rsid w:val="003131B7"/>
    <w:rsid w:val="00320BE8"/>
    <w:rsid w:val="00332BBF"/>
    <w:rsid w:val="00337835"/>
    <w:rsid w:val="00347CAD"/>
    <w:rsid w:val="00370766"/>
    <w:rsid w:val="003B26D0"/>
    <w:rsid w:val="003C08DA"/>
    <w:rsid w:val="003D4119"/>
    <w:rsid w:val="003E29EF"/>
    <w:rsid w:val="003F00E8"/>
    <w:rsid w:val="00400063"/>
    <w:rsid w:val="004120CD"/>
    <w:rsid w:val="00424B44"/>
    <w:rsid w:val="00425A80"/>
    <w:rsid w:val="00436BAB"/>
    <w:rsid w:val="00445737"/>
    <w:rsid w:val="00447A84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50501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5F5FA4"/>
    <w:rsid w:val="00600DC4"/>
    <w:rsid w:val="00603517"/>
    <w:rsid w:val="00607CA1"/>
    <w:rsid w:val="006261B5"/>
    <w:rsid w:val="006413AA"/>
    <w:rsid w:val="00642835"/>
    <w:rsid w:val="0065003E"/>
    <w:rsid w:val="006656CF"/>
    <w:rsid w:val="00665EA1"/>
    <w:rsid w:val="00681DA1"/>
    <w:rsid w:val="00690ED5"/>
    <w:rsid w:val="006924A5"/>
    <w:rsid w:val="006A0945"/>
    <w:rsid w:val="006A0FAB"/>
    <w:rsid w:val="006A6271"/>
    <w:rsid w:val="006C170D"/>
    <w:rsid w:val="006D4207"/>
    <w:rsid w:val="006E21FB"/>
    <w:rsid w:val="006E4D8E"/>
    <w:rsid w:val="006E649F"/>
    <w:rsid w:val="006F602A"/>
    <w:rsid w:val="007010B6"/>
    <w:rsid w:val="00712A2B"/>
    <w:rsid w:val="00713847"/>
    <w:rsid w:val="00714624"/>
    <w:rsid w:val="00722FA4"/>
    <w:rsid w:val="00732381"/>
    <w:rsid w:val="0073780F"/>
    <w:rsid w:val="0074074F"/>
    <w:rsid w:val="007474FF"/>
    <w:rsid w:val="007479F4"/>
    <w:rsid w:val="00770A9F"/>
    <w:rsid w:val="007825D3"/>
    <w:rsid w:val="00785267"/>
    <w:rsid w:val="00797EA0"/>
    <w:rsid w:val="007A4A08"/>
    <w:rsid w:val="007B0683"/>
    <w:rsid w:val="007B4183"/>
    <w:rsid w:val="007B512A"/>
    <w:rsid w:val="007C2097"/>
    <w:rsid w:val="007E0DCE"/>
    <w:rsid w:val="007E16D9"/>
    <w:rsid w:val="007F5D0D"/>
    <w:rsid w:val="00800104"/>
    <w:rsid w:val="0080691C"/>
    <w:rsid w:val="00817868"/>
    <w:rsid w:val="00837283"/>
    <w:rsid w:val="00843C3D"/>
    <w:rsid w:val="00847D51"/>
    <w:rsid w:val="0085467E"/>
    <w:rsid w:val="00856B98"/>
    <w:rsid w:val="00857EC0"/>
    <w:rsid w:val="00870EE7"/>
    <w:rsid w:val="00873B74"/>
    <w:rsid w:val="00881AEE"/>
    <w:rsid w:val="0089030E"/>
    <w:rsid w:val="00890405"/>
    <w:rsid w:val="008A0451"/>
    <w:rsid w:val="008A5E86"/>
    <w:rsid w:val="008B1118"/>
    <w:rsid w:val="008B3DB0"/>
    <w:rsid w:val="008B6B24"/>
    <w:rsid w:val="008C3BF4"/>
    <w:rsid w:val="008E448A"/>
    <w:rsid w:val="008F33A2"/>
    <w:rsid w:val="008F62A3"/>
    <w:rsid w:val="008F647C"/>
    <w:rsid w:val="008F686C"/>
    <w:rsid w:val="00900942"/>
    <w:rsid w:val="009012A3"/>
    <w:rsid w:val="0092446E"/>
    <w:rsid w:val="0093273C"/>
    <w:rsid w:val="009359C8"/>
    <w:rsid w:val="00946F9E"/>
    <w:rsid w:val="00956092"/>
    <w:rsid w:val="00957D6A"/>
    <w:rsid w:val="009746AF"/>
    <w:rsid w:val="00982FD5"/>
    <w:rsid w:val="009947C8"/>
    <w:rsid w:val="009A3CCE"/>
    <w:rsid w:val="009B560B"/>
    <w:rsid w:val="009C61B9"/>
    <w:rsid w:val="009E3297"/>
    <w:rsid w:val="009E7B1F"/>
    <w:rsid w:val="009F58D6"/>
    <w:rsid w:val="009F7FF6"/>
    <w:rsid w:val="00A200DC"/>
    <w:rsid w:val="00A3669C"/>
    <w:rsid w:val="00A47E70"/>
    <w:rsid w:val="00A526CC"/>
    <w:rsid w:val="00A5288B"/>
    <w:rsid w:val="00A60420"/>
    <w:rsid w:val="00A72326"/>
    <w:rsid w:val="00A823B2"/>
    <w:rsid w:val="00A8322D"/>
    <w:rsid w:val="00A862B9"/>
    <w:rsid w:val="00AB0C79"/>
    <w:rsid w:val="00AB6534"/>
    <w:rsid w:val="00AD2965"/>
    <w:rsid w:val="00AD384E"/>
    <w:rsid w:val="00AD7C25"/>
    <w:rsid w:val="00AE22DD"/>
    <w:rsid w:val="00B05B9E"/>
    <w:rsid w:val="00B077D4"/>
    <w:rsid w:val="00B15EB6"/>
    <w:rsid w:val="00B258BB"/>
    <w:rsid w:val="00B447E0"/>
    <w:rsid w:val="00B46356"/>
    <w:rsid w:val="00B54D96"/>
    <w:rsid w:val="00B64F52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448B"/>
    <w:rsid w:val="00C35B9B"/>
    <w:rsid w:val="00C524DD"/>
    <w:rsid w:val="00C54F42"/>
    <w:rsid w:val="00C924B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CE27F3"/>
    <w:rsid w:val="00D0472E"/>
    <w:rsid w:val="00D075A9"/>
    <w:rsid w:val="00D218E3"/>
    <w:rsid w:val="00D2328E"/>
    <w:rsid w:val="00D23A71"/>
    <w:rsid w:val="00D244FE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45C9D"/>
    <w:rsid w:val="00E50C3F"/>
    <w:rsid w:val="00E5646D"/>
    <w:rsid w:val="00E71595"/>
    <w:rsid w:val="00E74E32"/>
    <w:rsid w:val="00E81BF9"/>
    <w:rsid w:val="00E84466"/>
    <w:rsid w:val="00E855CA"/>
    <w:rsid w:val="00EA08E4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38DE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4EB4"/>
    <w:rsid w:val="00FE0706"/>
    <w:rsid w:val="00FE08E1"/>
    <w:rsid w:val="00FE4987"/>
    <w:rsid w:val="00FF4F61"/>
    <w:rsid w:val="02D562E8"/>
    <w:rsid w:val="02E248C0"/>
    <w:rsid w:val="034E4909"/>
    <w:rsid w:val="03906068"/>
    <w:rsid w:val="03A75E75"/>
    <w:rsid w:val="050A2221"/>
    <w:rsid w:val="057F1129"/>
    <w:rsid w:val="05D81AC0"/>
    <w:rsid w:val="0616628B"/>
    <w:rsid w:val="062C03C6"/>
    <w:rsid w:val="07871BE8"/>
    <w:rsid w:val="07AA4C98"/>
    <w:rsid w:val="08584F93"/>
    <w:rsid w:val="08A82B18"/>
    <w:rsid w:val="09044FF8"/>
    <w:rsid w:val="094219CE"/>
    <w:rsid w:val="09755A79"/>
    <w:rsid w:val="09871672"/>
    <w:rsid w:val="0B921555"/>
    <w:rsid w:val="0BE36E97"/>
    <w:rsid w:val="0C252900"/>
    <w:rsid w:val="0C7918DD"/>
    <w:rsid w:val="0C9964DE"/>
    <w:rsid w:val="0D00639E"/>
    <w:rsid w:val="0D063F00"/>
    <w:rsid w:val="0D1A20AC"/>
    <w:rsid w:val="0E075E0C"/>
    <w:rsid w:val="0E303502"/>
    <w:rsid w:val="0FEB13C3"/>
    <w:rsid w:val="105A6936"/>
    <w:rsid w:val="112C18F0"/>
    <w:rsid w:val="11842B71"/>
    <w:rsid w:val="12854D23"/>
    <w:rsid w:val="139D614D"/>
    <w:rsid w:val="13BF163C"/>
    <w:rsid w:val="145E1EC4"/>
    <w:rsid w:val="148E27FD"/>
    <w:rsid w:val="14AD1A3C"/>
    <w:rsid w:val="14BB6975"/>
    <w:rsid w:val="150B201C"/>
    <w:rsid w:val="153B4F65"/>
    <w:rsid w:val="15AD3C6D"/>
    <w:rsid w:val="16174B6C"/>
    <w:rsid w:val="1732797F"/>
    <w:rsid w:val="177B15F7"/>
    <w:rsid w:val="19C40D82"/>
    <w:rsid w:val="1A0427FE"/>
    <w:rsid w:val="1A652721"/>
    <w:rsid w:val="1BE60D1A"/>
    <w:rsid w:val="1C186396"/>
    <w:rsid w:val="1DBC0D73"/>
    <w:rsid w:val="1E7B5EB4"/>
    <w:rsid w:val="1F5A2CF2"/>
    <w:rsid w:val="1F8D6559"/>
    <w:rsid w:val="218B6697"/>
    <w:rsid w:val="21B500A8"/>
    <w:rsid w:val="224273B2"/>
    <w:rsid w:val="227B3FC2"/>
    <w:rsid w:val="233D2452"/>
    <w:rsid w:val="238B5451"/>
    <w:rsid w:val="23AE0F77"/>
    <w:rsid w:val="24741463"/>
    <w:rsid w:val="250E306C"/>
    <w:rsid w:val="259A45DC"/>
    <w:rsid w:val="270E4864"/>
    <w:rsid w:val="283D7B2A"/>
    <w:rsid w:val="28BE19D3"/>
    <w:rsid w:val="29535105"/>
    <w:rsid w:val="29594105"/>
    <w:rsid w:val="29FD0AB9"/>
    <w:rsid w:val="2ACE444E"/>
    <w:rsid w:val="2AD955D5"/>
    <w:rsid w:val="2B2E2F42"/>
    <w:rsid w:val="2B3002FB"/>
    <w:rsid w:val="2BA0217E"/>
    <w:rsid w:val="2C6C7432"/>
    <w:rsid w:val="2CBE1E35"/>
    <w:rsid w:val="2CC41614"/>
    <w:rsid w:val="2D9A7B8A"/>
    <w:rsid w:val="2DC00782"/>
    <w:rsid w:val="2E227E35"/>
    <w:rsid w:val="2FE86508"/>
    <w:rsid w:val="30693BE8"/>
    <w:rsid w:val="312B0072"/>
    <w:rsid w:val="32084123"/>
    <w:rsid w:val="325D746C"/>
    <w:rsid w:val="32B12EE0"/>
    <w:rsid w:val="33A13796"/>
    <w:rsid w:val="33A84ED0"/>
    <w:rsid w:val="341D1F60"/>
    <w:rsid w:val="342230A0"/>
    <w:rsid w:val="35814C32"/>
    <w:rsid w:val="3596644D"/>
    <w:rsid w:val="35C67CCA"/>
    <w:rsid w:val="35C7458E"/>
    <w:rsid w:val="35D0073A"/>
    <w:rsid w:val="36CA28B6"/>
    <w:rsid w:val="36D0222B"/>
    <w:rsid w:val="37005B64"/>
    <w:rsid w:val="3760268F"/>
    <w:rsid w:val="394F7B4D"/>
    <w:rsid w:val="3A9C79BC"/>
    <w:rsid w:val="3A9F59F6"/>
    <w:rsid w:val="3ABF0EA2"/>
    <w:rsid w:val="3AD41C61"/>
    <w:rsid w:val="3AD8485E"/>
    <w:rsid w:val="3AE4412A"/>
    <w:rsid w:val="3BCF53E2"/>
    <w:rsid w:val="3C1E636B"/>
    <w:rsid w:val="3D637ABE"/>
    <w:rsid w:val="3E1606F1"/>
    <w:rsid w:val="40170C1D"/>
    <w:rsid w:val="406025E7"/>
    <w:rsid w:val="41017A49"/>
    <w:rsid w:val="41081CC1"/>
    <w:rsid w:val="41331D64"/>
    <w:rsid w:val="417E4925"/>
    <w:rsid w:val="418C5EA3"/>
    <w:rsid w:val="41BC7A28"/>
    <w:rsid w:val="41F54CEB"/>
    <w:rsid w:val="425D2F44"/>
    <w:rsid w:val="42FE02D9"/>
    <w:rsid w:val="43544C1B"/>
    <w:rsid w:val="443F0DD8"/>
    <w:rsid w:val="445C28D8"/>
    <w:rsid w:val="4502640D"/>
    <w:rsid w:val="456F2A17"/>
    <w:rsid w:val="47185990"/>
    <w:rsid w:val="49732907"/>
    <w:rsid w:val="4A4251B3"/>
    <w:rsid w:val="4A672DE6"/>
    <w:rsid w:val="4A822869"/>
    <w:rsid w:val="4ABB4E17"/>
    <w:rsid w:val="4B641DCD"/>
    <w:rsid w:val="4B872E80"/>
    <w:rsid w:val="4C0C3C95"/>
    <w:rsid w:val="4C3020CF"/>
    <w:rsid w:val="4DBB5091"/>
    <w:rsid w:val="4E2A07A7"/>
    <w:rsid w:val="4FC9260B"/>
    <w:rsid w:val="4FD938DF"/>
    <w:rsid w:val="51131D76"/>
    <w:rsid w:val="51CD1683"/>
    <w:rsid w:val="52023AB8"/>
    <w:rsid w:val="523A2F2F"/>
    <w:rsid w:val="52425348"/>
    <w:rsid w:val="53A7488A"/>
    <w:rsid w:val="54975F4E"/>
    <w:rsid w:val="549B40F4"/>
    <w:rsid w:val="55D43D66"/>
    <w:rsid w:val="56587CBA"/>
    <w:rsid w:val="56970E38"/>
    <w:rsid w:val="56A11FBD"/>
    <w:rsid w:val="56B30A87"/>
    <w:rsid w:val="56ED03BD"/>
    <w:rsid w:val="57085C60"/>
    <w:rsid w:val="58973DA7"/>
    <w:rsid w:val="589E7CDD"/>
    <w:rsid w:val="593E169C"/>
    <w:rsid w:val="599019A4"/>
    <w:rsid w:val="59AA5DAB"/>
    <w:rsid w:val="59F10A33"/>
    <w:rsid w:val="5AAF48DB"/>
    <w:rsid w:val="5B035E43"/>
    <w:rsid w:val="5BAF105F"/>
    <w:rsid w:val="5BE97CFB"/>
    <w:rsid w:val="5BEC29F4"/>
    <w:rsid w:val="5CB851AB"/>
    <w:rsid w:val="5D1069EB"/>
    <w:rsid w:val="5D197061"/>
    <w:rsid w:val="5DB738F3"/>
    <w:rsid w:val="5E3436AE"/>
    <w:rsid w:val="5E3A17C2"/>
    <w:rsid w:val="5E435C73"/>
    <w:rsid w:val="5E740CF2"/>
    <w:rsid w:val="5EDA461C"/>
    <w:rsid w:val="5F022262"/>
    <w:rsid w:val="5F924FBC"/>
    <w:rsid w:val="5FCB23E7"/>
    <w:rsid w:val="60021114"/>
    <w:rsid w:val="604E4B63"/>
    <w:rsid w:val="607117EB"/>
    <w:rsid w:val="609F4712"/>
    <w:rsid w:val="61186296"/>
    <w:rsid w:val="61253E1E"/>
    <w:rsid w:val="614A1603"/>
    <w:rsid w:val="6299527C"/>
    <w:rsid w:val="62BE72F4"/>
    <w:rsid w:val="62EF3C48"/>
    <w:rsid w:val="64B2691B"/>
    <w:rsid w:val="64CB250F"/>
    <w:rsid w:val="676D1011"/>
    <w:rsid w:val="68054E03"/>
    <w:rsid w:val="682011A5"/>
    <w:rsid w:val="690E7D48"/>
    <w:rsid w:val="6992149C"/>
    <w:rsid w:val="6A045252"/>
    <w:rsid w:val="6A2C69F8"/>
    <w:rsid w:val="6A924A2E"/>
    <w:rsid w:val="6A935F78"/>
    <w:rsid w:val="6B246127"/>
    <w:rsid w:val="6B6C1607"/>
    <w:rsid w:val="6C0646EE"/>
    <w:rsid w:val="6C4922DB"/>
    <w:rsid w:val="6D2C4C78"/>
    <w:rsid w:val="6DF87D70"/>
    <w:rsid w:val="6FDE54D3"/>
    <w:rsid w:val="6FFC69EB"/>
    <w:rsid w:val="7059220A"/>
    <w:rsid w:val="70971B8E"/>
    <w:rsid w:val="71093742"/>
    <w:rsid w:val="720260F8"/>
    <w:rsid w:val="72456BB3"/>
    <w:rsid w:val="735F2CF0"/>
    <w:rsid w:val="7410648E"/>
    <w:rsid w:val="74EE71D5"/>
    <w:rsid w:val="74F21774"/>
    <w:rsid w:val="750D6413"/>
    <w:rsid w:val="75723FC5"/>
    <w:rsid w:val="757979D3"/>
    <w:rsid w:val="761D5F5D"/>
    <w:rsid w:val="76AD7ED3"/>
    <w:rsid w:val="76C813CB"/>
    <w:rsid w:val="777E4F5D"/>
    <w:rsid w:val="77B5762A"/>
    <w:rsid w:val="782838D0"/>
    <w:rsid w:val="78696E2C"/>
    <w:rsid w:val="78C72BF1"/>
    <w:rsid w:val="793E254E"/>
    <w:rsid w:val="79DE427D"/>
    <w:rsid w:val="79E5168C"/>
    <w:rsid w:val="7A77523D"/>
    <w:rsid w:val="7AAE5487"/>
    <w:rsid w:val="7AD47B1A"/>
    <w:rsid w:val="7B65447E"/>
    <w:rsid w:val="7D606BCB"/>
    <w:rsid w:val="7D7C55EF"/>
    <w:rsid w:val="7EE81F9A"/>
    <w:rsid w:val="7F721EAE"/>
    <w:rsid w:val="7FDB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DB22FE"/>
  <w15:docId w15:val="{34E2F4C8-09C0-4D28-B2AD-9C37F0C09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emailstyle15">
    <w:name w:val="emailstyle15"/>
    <w:qFormat/>
    <w:rPr>
      <w:rFonts w:ascii="Calibri" w:eastAsia="SimSun" w:hAnsi="Calibri" w:cs="Times New Roman" w:hint="default"/>
      <w:color w:val="auto"/>
      <w:sz w:val="21"/>
      <w:szCs w:val="22"/>
    </w:rPr>
  </w:style>
  <w:style w:type="paragraph" w:customStyle="1" w:styleId="Guidance">
    <w:name w:val="Guidance"/>
    <w:basedOn w:val="Normal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BMA - editorial</cp:lastModifiedBy>
  <cp:revision>3</cp:revision>
  <dcterms:created xsi:type="dcterms:W3CDTF">2023-04-23T10:13:00Z</dcterms:created>
  <dcterms:modified xsi:type="dcterms:W3CDTF">2024-09-02T13:15:00Z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78F2277B3E774C549DD54FB27C6E4F65</vt:lpwstr>
  </property>
</Properties>
</file>